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1A554" w14:textId="77777777" w:rsidR="00BD405A" w:rsidRDefault="00BD405A" w:rsidP="00BD405A">
      <w:pPr>
        <w:pStyle w:val="NoSpacing"/>
        <w:jc w:val="both"/>
      </w:pPr>
      <w:r>
        <w:rPr>
          <w:u w:val="single"/>
        </w:rPr>
        <w:t>Henry RYKWARD (? RYKWADE)</w:t>
      </w:r>
      <w:r>
        <w:t xml:space="preserve">       (fl.1483)</w:t>
      </w:r>
    </w:p>
    <w:p w14:paraId="15504615" w14:textId="77777777" w:rsidR="00BD405A" w:rsidRDefault="00BD405A" w:rsidP="00BD405A">
      <w:pPr>
        <w:pStyle w:val="NoSpacing"/>
        <w:jc w:val="both"/>
      </w:pPr>
      <w:r>
        <w:t xml:space="preserve">of </w:t>
      </w:r>
      <w:proofErr w:type="spellStart"/>
      <w:r>
        <w:t>Huntingfield</w:t>
      </w:r>
      <w:proofErr w:type="spellEnd"/>
      <w:r>
        <w:t>, Suffolk. Husbandman.</w:t>
      </w:r>
    </w:p>
    <w:p w14:paraId="439D60CE" w14:textId="77777777" w:rsidR="00BD405A" w:rsidRDefault="00BD405A" w:rsidP="00BD405A">
      <w:pPr>
        <w:pStyle w:val="NoSpacing"/>
        <w:jc w:val="both"/>
      </w:pPr>
    </w:p>
    <w:p w14:paraId="07979C20" w14:textId="77777777" w:rsidR="00BD405A" w:rsidRDefault="00BD405A" w:rsidP="00BD405A">
      <w:pPr>
        <w:pStyle w:val="NoSpacing"/>
        <w:jc w:val="both"/>
      </w:pPr>
    </w:p>
    <w:p w14:paraId="5E4D3092" w14:textId="77777777" w:rsidR="00BD405A" w:rsidRDefault="00BD405A" w:rsidP="00BD405A">
      <w:pPr>
        <w:pStyle w:val="NoSpacing"/>
        <w:jc w:val="both"/>
      </w:pPr>
      <w:r>
        <w:tab/>
        <w:t>1483</w:t>
      </w:r>
      <w:r>
        <w:tab/>
        <w:t xml:space="preserve">Richard </w:t>
      </w:r>
      <w:proofErr w:type="spellStart"/>
      <w:r>
        <w:t>Edon</w:t>
      </w:r>
      <w:proofErr w:type="spellEnd"/>
      <w:r>
        <w:t xml:space="preserve"> of </w:t>
      </w:r>
      <w:proofErr w:type="spellStart"/>
      <w:r>
        <w:t>Stuston</w:t>
      </w:r>
      <w:proofErr w:type="spellEnd"/>
      <w:r>
        <w:t>(q.v.) brought a plaint of debt against him,</w:t>
      </w:r>
    </w:p>
    <w:p w14:paraId="524D2CAD" w14:textId="77777777" w:rsidR="00BD405A" w:rsidRDefault="00BD405A" w:rsidP="00BD405A">
      <w:pPr>
        <w:pStyle w:val="NoSpacing"/>
        <w:jc w:val="both"/>
      </w:pPr>
      <w:r>
        <w:tab/>
      </w:r>
      <w:r>
        <w:tab/>
        <w:t xml:space="preserve">William Spark of </w:t>
      </w:r>
      <w:proofErr w:type="spellStart"/>
      <w:r>
        <w:t>Metfield</w:t>
      </w:r>
      <w:proofErr w:type="spellEnd"/>
      <w:r>
        <w:t>(q.v.), Richard Avery of Diss(q.v.) and Richard</w:t>
      </w:r>
    </w:p>
    <w:p w14:paraId="75B7C84E" w14:textId="77777777" w:rsidR="00BD405A" w:rsidRDefault="00BD405A" w:rsidP="00BD405A">
      <w:pPr>
        <w:pStyle w:val="NoSpacing"/>
        <w:jc w:val="both"/>
      </w:pPr>
      <w:r>
        <w:tab/>
      </w:r>
      <w:r>
        <w:tab/>
        <w:t>Broun of Stowmarket(q.v.).</w:t>
      </w:r>
    </w:p>
    <w:p w14:paraId="268C41E9" w14:textId="77777777" w:rsidR="00BD405A" w:rsidRDefault="00BD405A" w:rsidP="00BD405A">
      <w:pPr>
        <w:pStyle w:val="NoSpacing"/>
        <w:jc w:val="both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6DC95EEF" w14:textId="77777777" w:rsidR="00BD405A" w:rsidRDefault="00BD405A" w:rsidP="00BD405A">
      <w:pPr>
        <w:pStyle w:val="NoSpacing"/>
        <w:jc w:val="both"/>
      </w:pPr>
    </w:p>
    <w:p w14:paraId="614BE81D" w14:textId="77777777" w:rsidR="00BD405A" w:rsidRDefault="00BD405A" w:rsidP="00BD405A">
      <w:pPr>
        <w:pStyle w:val="NoSpacing"/>
        <w:jc w:val="both"/>
      </w:pPr>
    </w:p>
    <w:p w14:paraId="381492F4" w14:textId="77777777" w:rsidR="00BD405A" w:rsidRDefault="00BD405A" w:rsidP="00BD405A">
      <w:pPr>
        <w:pStyle w:val="NoSpacing"/>
        <w:jc w:val="both"/>
      </w:pPr>
      <w:r>
        <w:t>1 February 2020</w:t>
      </w:r>
    </w:p>
    <w:p w14:paraId="77FACB85" w14:textId="77777777" w:rsidR="006B2F86" w:rsidRPr="00E71FC3" w:rsidRDefault="00BD40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4E41C" w14:textId="77777777" w:rsidR="00BD405A" w:rsidRDefault="00BD405A" w:rsidP="00E71FC3">
      <w:pPr>
        <w:spacing w:after="0" w:line="240" w:lineRule="auto"/>
      </w:pPr>
      <w:r>
        <w:separator/>
      </w:r>
    </w:p>
  </w:endnote>
  <w:endnote w:type="continuationSeparator" w:id="0">
    <w:p w14:paraId="7C57A4D1" w14:textId="77777777" w:rsidR="00BD405A" w:rsidRDefault="00BD40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955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EADAB" w14:textId="77777777" w:rsidR="00BD405A" w:rsidRDefault="00BD405A" w:rsidP="00E71FC3">
      <w:pPr>
        <w:spacing w:after="0" w:line="240" w:lineRule="auto"/>
      </w:pPr>
      <w:r>
        <w:separator/>
      </w:r>
    </w:p>
  </w:footnote>
  <w:footnote w:type="continuationSeparator" w:id="0">
    <w:p w14:paraId="7510AF06" w14:textId="77777777" w:rsidR="00BD405A" w:rsidRDefault="00BD40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05A"/>
    <w:rsid w:val="001A7C09"/>
    <w:rsid w:val="00577BD5"/>
    <w:rsid w:val="00656CBA"/>
    <w:rsid w:val="006A1F77"/>
    <w:rsid w:val="00733BE7"/>
    <w:rsid w:val="00AB52E8"/>
    <w:rsid w:val="00B16D3F"/>
    <w:rsid w:val="00BB41AC"/>
    <w:rsid w:val="00BD40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E52A8"/>
  <w15:chartTrackingRefBased/>
  <w15:docId w15:val="{96497BCD-6A59-469D-B6D3-FBB724744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D40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2020-02-19T20:09:00Z</dcterms:created>
  <dcterms:modified xsi:type="dcterms:W3CDTF">2020-02-19T20:10:00Z</dcterms:modified>
</cp:coreProperties>
</file>